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F52655" w14:textId="77777777" w:rsidR="00272174" w:rsidRDefault="00272174" w:rsidP="00272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SHOTER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CCC5F19" w14:textId="77777777" w:rsidR="00272174" w:rsidRDefault="00272174" w:rsidP="00272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Bulcote</w:t>
      </w:r>
      <w:proofErr w:type="spellEnd"/>
      <w:r>
        <w:rPr>
          <w:rFonts w:cs="Times New Roman"/>
          <w:szCs w:val="24"/>
        </w:rPr>
        <w:t>, Nottinghamshire. Tailor.</w:t>
      </w:r>
    </w:p>
    <w:p w14:paraId="27692238" w14:textId="77777777" w:rsidR="00272174" w:rsidRDefault="00272174" w:rsidP="00272174">
      <w:pPr>
        <w:pStyle w:val="NoSpacing"/>
        <w:rPr>
          <w:rFonts w:cs="Times New Roman"/>
          <w:szCs w:val="24"/>
        </w:rPr>
      </w:pPr>
    </w:p>
    <w:p w14:paraId="0752738C" w14:textId="77777777" w:rsidR="00272174" w:rsidRDefault="00272174" w:rsidP="00272174">
      <w:pPr>
        <w:pStyle w:val="NoSpacing"/>
        <w:rPr>
          <w:rFonts w:cs="Times New Roman"/>
          <w:szCs w:val="24"/>
        </w:rPr>
      </w:pPr>
    </w:p>
    <w:p w14:paraId="012773FE" w14:textId="77777777" w:rsidR="00272174" w:rsidRDefault="00272174" w:rsidP="00272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Ralph Savage(q.v.) brought a plaint of debt against him and Lewis</w:t>
      </w:r>
    </w:p>
    <w:p w14:paraId="6199783D" w14:textId="77777777" w:rsidR="00272174" w:rsidRDefault="00272174" w:rsidP="00272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Clayton of </w:t>
      </w:r>
      <w:proofErr w:type="spellStart"/>
      <w:r>
        <w:rPr>
          <w:rFonts w:cs="Times New Roman"/>
          <w:szCs w:val="24"/>
        </w:rPr>
        <w:t>Gonalston</w:t>
      </w:r>
      <w:proofErr w:type="spellEnd"/>
      <w:r>
        <w:rPr>
          <w:rFonts w:cs="Times New Roman"/>
          <w:szCs w:val="24"/>
        </w:rPr>
        <w:t>(q.v.).</w:t>
      </w:r>
    </w:p>
    <w:p w14:paraId="57A6B95E" w14:textId="77777777" w:rsidR="00272174" w:rsidRDefault="00272174" w:rsidP="00272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2221E18" w14:textId="77777777" w:rsidR="00272174" w:rsidRDefault="00272174" w:rsidP="00272174">
      <w:pPr>
        <w:pStyle w:val="NoSpacing"/>
        <w:rPr>
          <w:rFonts w:cs="Times New Roman"/>
          <w:szCs w:val="24"/>
        </w:rPr>
      </w:pPr>
    </w:p>
    <w:p w14:paraId="61E95B7A" w14:textId="77777777" w:rsidR="00272174" w:rsidRDefault="00272174" w:rsidP="00272174">
      <w:pPr>
        <w:pStyle w:val="NoSpacing"/>
        <w:rPr>
          <w:rFonts w:cs="Times New Roman"/>
          <w:szCs w:val="24"/>
        </w:rPr>
      </w:pPr>
    </w:p>
    <w:p w14:paraId="50675294" w14:textId="77777777" w:rsidR="00272174" w:rsidRDefault="00272174" w:rsidP="00272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6CBABD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1A409" w14:textId="77777777" w:rsidR="00272174" w:rsidRDefault="00272174" w:rsidP="009139A6">
      <w:r>
        <w:separator/>
      </w:r>
    </w:p>
  </w:endnote>
  <w:endnote w:type="continuationSeparator" w:id="0">
    <w:p w14:paraId="6FCF2A7D" w14:textId="77777777" w:rsidR="00272174" w:rsidRDefault="002721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D1E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A34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DC1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0AE11" w14:textId="77777777" w:rsidR="00272174" w:rsidRDefault="00272174" w:rsidP="009139A6">
      <w:r>
        <w:separator/>
      </w:r>
    </w:p>
  </w:footnote>
  <w:footnote w:type="continuationSeparator" w:id="0">
    <w:p w14:paraId="019A1332" w14:textId="77777777" w:rsidR="00272174" w:rsidRDefault="002721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B2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2AC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C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174"/>
    <w:rsid w:val="000666E0"/>
    <w:rsid w:val="002510B7"/>
    <w:rsid w:val="00270799"/>
    <w:rsid w:val="00272174"/>
    <w:rsid w:val="003E52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1D91"/>
  <w15:chartTrackingRefBased/>
  <w15:docId w15:val="{A6E0D0AA-E0B9-4851-9619-28EF0554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21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2024-06-07T16:36:00Z</dcterms:created>
  <dcterms:modified xsi:type="dcterms:W3CDTF">2024-06-07T16:36:00Z</dcterms:modified>
</cp:coreProperties>
</file>